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Spelthorne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Spelthorne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Spelthorne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Spelthorne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Spelthorne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7.2%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Spelthorne are estimated to have a score of 1-2 on the PGSI (low-risk gambling), whilst </w:t>
      </w:r>
      <w:r w:rsidRPr="00773DF7">
        <w:rPr>
          <w:rFonts w:ascii="Libre Franklin Light" w:hAnsi="Libre Franklin Light" w:cs="Calibri Light"/>
          <w:b/>
          <w:bCs/>
          <w:color w:val="C45911" w:themeColor="accent2" w:themeShade="BF"/>
        </w:rPr>
        <w:t xml:space="preserve">3.3%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2.5%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60.0% </w:t>
      </w:r>
      <w:r w:rsidRPr="004747BF">
        <w:rPr>
          <w:rFonts w:ascii="Libre Franklin Light" w:eastAsia="Times New Roman" w:hAnsi="Libre Franklin Light" w:cs="Calibri Light"/>
        </w:rPr>
        <w:t xml:space="preserve">of those respondents classified as PGSI 8+ in Spelthorne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Spelthorne is estimated to be </w:t>
      </w:r>
      <w:r w:rsidRPr="00773DF7">
        <w:rPr>
          <w:rFonts w:ascii="Libre Franklin Light" w:eastAsia="Times New Roman" w:hAnsi="Libre Franklin Light" w:cs="Calibri Light"/>
          <w:b/>
          <w:bCs/>
          <w:color w:val="C45911" w:themeColor="accent2" w:themeShade="BF"/>
        </w:rPr>
        <w:t xml:space="preserve">£1,541,054</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Spelthorne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13.0%</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Spelthorne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7.2%</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Spelthorne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3.3%</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Spelthorne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2.5%</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Spelthorn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Spelthorne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Spelthorn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Spelthorne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6.9%</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22.6%</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Spelthorne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60.0%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Spelthorn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Spelthorne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4.2%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21.9%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Spelthorne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Spelthorne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56.0%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Spelthorne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Spelthorne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Spelthorne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£1,541,054</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Spelthorne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£25,101</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£519,108</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£37,187</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£10,459</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£19,175</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£930,024</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£1,541,054</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Spelthorne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Spelthorne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19.3%</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Spelthorne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16.6%</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Spelthorne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21.3%</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Spelthorne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1.7%</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Spelthorne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51.5%</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Spelthorne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19.3%</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Spelthorne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16.6%</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Spelthorne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21.3%</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Spelthorne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Spelthorne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51.5%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Spelthorne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66F75978-D3C5-45B9-B653-305CC176F0D6}"/>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